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75F" w:rsidRDefault="00B6575F" w:rsidP="00E5575C">
      <w:pPr>
        <w:tabs>
          <w:tab w:val="left" w:pos="90"/>
          <w:tab w:val="left" w:pos="720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TRƯỜNG THPT PHAN BỘI CHÂU</w:t>
      </w:r>
    </w:p>
    <w:p w:rsidR="00B6575F" w:rsidRDefault="00B6575F" w:rsidP="00E5575C">
      <w:pPr>
        <w:tabs>
          <w:tab w:val="left" w:pos="90"/>
          <w:tab w:val="left" w:pos="720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(Câu hỏi trắc nghiệm)</w:t>
      </w:r>
    </w:p>
    <w:p w:rsidR="00B6575F" w:rsidRDefault="00B6575F" w:rsidP="00E5575C">
      <w:pPr>
        <w:tabs>
          <w:tab w:val="left" w:pos="90"/>
          <w:tab w:val="left" w:pos="7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5575C">
        <w:rPr>
          <w:rFonts w:ascii="Times New Roman" w:hAnsi="Times New Roman" w:cs="Times New Roman"/>
          <w:b/>
          <w:bCs/>
          <w:sz w:val="36"/>
          <w:szCs w:val="36"/>
        </w:rPr>
        <w:t>ĐỊA LÍ 1</w:t>
      </w:r>
      <w:r>
        <w:rPr>
          <w:rFonts w:ascii="Times New Roman" w:hAnsi="Times New Roman" w:cs="Times New Roman"/>
          <w:b/>
          <w:bCs/>
          <w:sz w:val="36"/>
          <w:szCs w:val="36"/>
        </w:rPr>
        <w:t>0</w:t>
      </w:r>
    </w:p>
    <w:p w:rsidR="00B6575F" w:rsidRPr="00DF5712" w:rsidRDefault="00B6575F" w:rsidP="00E557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Câu 1:  Ở các nước đang phát triển, để giải quyết vấn đề môi trường, giải pháp có tính thiết thực hơn cả là:</w:t>
      </w:r>
    </w:p>
    <w:p w:rsidR="00B6575F" w:rsidRPr="00DF5712" w:rsidRDefault="00B6575F" w:rsidP="00E5575C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A. Đẩy mạnh công nghiệp hóa</w:t>
      </w:r>
    </w:p>
    <w:p w:rsidR="00B6575F" w:rsidRPr="00DF5712" w:rsidRDefault="00B6575F" w:rsidP="00E5575C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B. Đổi mới công nghệ sản xuất</w:t>
      </w:r>
    </w:p>
    <w:p w:rsidR="00B6575F" w:rsidRPr="00DF5712" w:rsidRDefault="00B6575F" w:rsidP="00E5575C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E5575C">
        <w:rPr>
          <w:rFonts w:ascii="Times New Roman" w:hAnsi="Times New Roman" w:cs="Times New Roman"/>
          <w:sz w:val="28"/>
          <w:szCs w:val="28"/>
          <w:u w:val="single"/>
        </w:rPr>
        <w:t>C.</w:t>
      </w:r>
      <w:r w:rsidRPr="00DF5712">
        <w:rPr>
          <w:rFonts w:ascii="Times New Roman" w:hAnsi="Times New Roman" w:cs="Times New Roman"/>
          <w:sz w:val="28"/>
          <w:szCs w:val="28"/>
        </w:rPr>
        <w:t xml:space="preserve"> Giảm tốc độ tăng dân số</w:t>
      </w:r>
    </w:p>
    <w:p w:rsidR="00B6575F" w:rsidRPr="00DF5712" w:rsidRDefault="00B6575F" w:rsidP="00E5575C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D. Ngăn chặn nạn phá rừng bừa bãi</w:t>
      </w:r>
    </w:p>
    <w:p w:rsidR="00B6575F" w:rsidRPr="00DF5712" w:rsidRDefault="00B6575F" w:rsidP="00E557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Câu 2: Loại tài nguyên thiên nhiên nào sau đây bị giảm sút mạnh nhất về số lượng và chất lượng trong vài thập kỷ gần đây?</w:t>
      </w:r>
    </w:p>
    <w:p w:rsidR="00B6575F" w:rsidRPr="00DF5712" w:rsidRDefault="00B6575F" w:rsidP="00E5575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A. Đất trồng</w:t>
      </w:r>
    </w:p>
    <w:p w:rsidR="00B6575F" w:rsidRPr="00DF5712" w:rsidRDefault="00B6575F" w:rsidP="00E5575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670AC">
        <w:rPr>
          <w:rFonts w:ascii="Times New Roman" w:hAnsi="Times New Roman" w:cs="Times New Roman"/>
          <w:sz w:val="28"/>
          <w:szCs w:val="28"/>
          <w:u w:val="single"/>
        </w:rPr>
        <w:t>B.</w:t>
      </w:r>
      <w:r w:rsidRPr="00DF5712">
        <w:rPr>
          <w:rFonts w:ascii="Times New Roman" w:hAnsi="Times New Roman" w:cs="Times New Roman"/>
          <w:sz w:val="28"/>
          <w:szCs w:val="28"/>
        </w:rPr>
        <w:t xml:space="preserve"> Khoáng sản</w:t>
      </w:r>
    </w:p>
    <w:p w:rsidR="00B6575F" w:rsidRPr="00DF5712" w:rsidRDefault="00B6575F" w:rsidP="00E5575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C. Nước</w:t>
      </w:r>
    </w:p>
    <w:p w:rsidR="00B6575F" w:rsidRPr="00DF5712" w:rsidRDefault="00B6575F" w:rsidP="00E5575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D. Sinh vật</w:t>
      </w:r>
    </w:p>
    <w:p w:rsidR="00B6575F" w:rsidRPr="00DF5712" w:rsidRDefault="00B6575F" w:rsidP="00E557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Câu 3: Nước nào sau đây là nước phát khí thải lớn nhất gây hiệu ứng nhà kính:</w:t>
      </w:r>
    </w:p>
    <w:p w:rsidR="00B6575F" w:rsidRPr="00DF5712" w:rsidRDefault="00B6575F" w:rsidP="00E5575C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3670AC">
        <w:rPr>
          <w:rFonts w:ascii="Times New Roman" w:hAnsi="Times New Roman" w:cs="Times New Roman"/>
          <w:sz w:val="28"/>
          <w:szCs w:val="28"/>
          <w:u w:val="single"/>
        </w:rPr>
        <w:t>A.</w:t>
      </w:r>
      <w:r w:rsidRPr="00DF5712">
        <w:rPr>
          <w:rFonts w:ascii="Times New Roman" w:hAnsi="Times New Roman" w:cs="Times New Roman"/>
          <w:sz w:val="28"/>
          <w:szCs w:val="28"/>
        </w:rPr>
        <w:t xml:space="preserve"> Hoa Kỳ</w:t>
      </w:r>
    </w:p>
    <w:p w:rsidR="00B6575F" w:rsidRPr="00DF5712" w:rsidRDefault="00B6575F" w:rsidP="00E5575C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B. Nhật Bản</w:t>
      </w:r>
    </w:p>
    <w:p w:rsidR="00B6575F" w:rsidRPr="00DF5712" w:rsidRDefault="00B6575F" w:rsidP="00E5575C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C. Trung Quốc</w:t>
      </w:r>
    </w:p>
    <w:p w:rsidR="00B6575F" w:rsidRPr="00DF5712" w:rsidRDefault="00B6575F" w:rsidP="00E5575C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D. Anh</w:t>
      </w:r>
    </w:p>
    <w:p w:rsidR="00B6575F" w:rsidRPr="00DF5712" w:rsidRDefault="00B6575F" w:rsidP="00E557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>Câu 5: Hội nghị thượng đỉnh Trái Đất diễn ra vào thời gian nào, ở đâu?</w:t>
      </w:r>
    </w:p>
    <w:p w:rsidR="00B6575F" w:rsidRPr="00DF5712" w:rsidRDefault="00B6575F" w:rsidP="00E5575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670AC">
        <w:rPr>
          <w:rFonts w:ascii="Times New Roman" w:hAnsi="Times New Roman" w:cs="Times New Roman"/>
          <w:sz w:val="28"/>
          <w:szCs w:val="28"/>
          <w:u w:val="single"/>
        </w:rPr>
        <w:t>A</w:t>
      </w:r>
      <w:r w:rsidRPr="00DF571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F5712">
        <w:rPr>
          <w:rFonts w:ascii="Times New Roman" w:hAnsi="Times New Roman" w:cs="Times New Roman"/>
          <w:sz w:val="28"/>
          <w:szCs w:val="28"/>
        </w:rPr>
        <w:t xml:space="preserve">  6/1992 Riô đê Gian-nê-rô</w:t>
      </w:r>
    </w:p>
    <w:p w:rsidR="00B6575F" w:rsidRPr="00DF5712" w:rsidRDefault="00B6575F" w:rsidP="00E5575C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sz w:val="28"/>
          <w:szCs w:val="28"/>
          <w:lang w:val="fr-FR"/>
        </w:rPr>
        <w:t>B. 10/1973 Luân Đôn</w:t>
      </w:r>
    </w:p>
    <w:p w:rsidR="00B6575F" w:rsidRPr="00DF5712" w:rsidRDefault="00B6575F" w:rsidP="00E5575C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sz w:val="28"/>
          <w:szCs w:val="28"/>
          <w:lang w:val="fr-FR"/>
        </w:rPr>
        <w:t>C. 10/1945 Pari</w:t>
      </w:r>
    </w:p>
    <w:p w:rsidR="00B6575F" w:rsidRPr="00DF5712" w:rsidRDefault="00B6575F" w:rsidP="00943A8A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sz w:val="28"/>
          <w:szCs w:val="28"/>
          <w:lang w:val="fr-FR"/>
        </w:rPr>
        <w:t xml:space="preserve">D. 7/1954 Giơ-ne-vơ </w:t>
      </w:r>
    </w:p>
    <w:p w:rsidR="00B6575F" w:rsidRPr="00DF5712" w:rsidRDefault="00B6575F" w:rsidP="00053ED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sz w:val="28"/>
          <w:szCs w:val="28"/>
          <w:lang w:val="fr-FR"/>
        </w:rPr>
        <w:t xml:space="preserve">Câu 6: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Phát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biểu nào sau đây chưa chính xác. Phát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triển bền vững được hiểu là :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   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  <w:t xml:space="preserve">A.  Sự phát triển không hoặc ít tác động tiêu cực nhất đến môi trường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       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B.  Sự phát triển nhằm thõa mãn các nhu cầu hiện tại nhưng không tổn hại đến nhu cầu của thế hệ tương lai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      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C.  Sự phát triển dựa trên cơ sở khai thác môi trường tự nhiên nhưng không gây tác động xấu đến môi trường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    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ab/>
      </w:r>
      <w:r w:rsidRPr="003670AC">
        <w:rPr>
          <w:rFonts w:ascii="Times New Roman" w:hAnsi="Times New Roman" w:cs="Times New Roman"/>
          <w:color w:val="000000"/>
          <w:sz w:val="28"/>
          <w:szCs w:val="28"/>
          <w:u w:val="single"/>
          <w:lang w:val="fr-FR"/>
        </w:rPr>
        <w:t>D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.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Sự phát triển công nghiệp nhưng phải hết sức tiết kiệm tài nguyên, công cụ lao động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Câu 7:  Sự phát triển của khoa học kỹ thuật đã làm cho danh mục các loại tài nguyên thiên nhiên có xu hướng :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    </w:t>
      </w:r>
      <w:r w:rsidRPr="006415BE">
        <w:rPr>
          <w:rFonts w:ascii="Times New Roman" w:hAnsi="Times New Roman" w:cs="Times New Roman"/>
          <w:color w:val="000000"/>
          <w:sz w:val="28"/>
          <w:szCs w:val="28"/>
          <w:u w:val="single"/>
          <w:lang w:val="fr-FR"/>
        </w:rPr>
        <w:t>A.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Mở rộng                                   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  <w:t xml:space="preserve">B.  Giữ nguyên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     C.  Thu hẹp                                     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  <w:t xml:space="preserve">D.  Ngày càng cạn kiệt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Câu 8: Giữa các nước phát triển và đang phát triển nguyên nhân gây ô nhiễm môi trường có sự khác biệt đó là :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  <w:t xml:space="preserve">A.  Một bên ô nhiễm do dư thừa, một bên ô nhiễm do nghèo đói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       </w:t>
      </w:r>
      <w:r w:rsidRPr="006415BE">
        <w:rPr>
          <w:rFonts w:ascii="Times New Roman" w:hAnsi="Times New Roman" w:cs="Times New Roman"/>
          <w:color w:val="000000"/>
          <w:sz w:val="28"/>
          <w:szCs w:val="28"/>
          <w:u w:val="single"/>
          <w:lang w:val="fr-FR"/>
        </w:rPr>
        <w:t>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Một bên có liên quan đến hoạt động công nghiệp,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một bên lại liên quan đến nông nghiệp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  <w:t xml:space="preserve">C.  Một bên ở mức độ trầm trọng còn một bên rất hạn chế 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D.  Một bên do khai thac quá mức một bên do thải ra quá nhiều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Câu 9 : 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Ý nào sau đây không đúng.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Các nước đang phát triển: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A. Chiếm ½ diện tích lục địa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B. ¾ dân số thế giới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C. Tập trung nhiều vấn đề môi trường và phát triển</w:t>
      </w:r>
    </w:p>
    <w:p w:rsidR="00B6575F" w:rsidRPr="00DF5712" w:rsidRDefault="00B6575F" w:rsidP="006415BE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6415BE">
        <w:rPr>
          <w:rFonts w:ascii="Times New Roman" w:hAnsi="Times New Roman" w:cs="Times New Roman"/>
          <w:color w:val="000000"/>
          <w:sz w:val="28"/>
          <w:szCs w:val="28"/>
          <w:u w:val="single"/>
          <w:lang w:val="fr-FR"/>
        </w:rPr>
        <w:t>D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>.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Chiếm ½ dân số thế giới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9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Câu 10: 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Phát biểu nào sau đây không đúng.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Báo động về môi trường được thể hiện ở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A. Lổ thủng tầng ô dôn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B. Sự nóng lên của Trái Đất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C. Hiện tượng mưa axit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6415BE">
        <w:rPr>
          <w:rFonts w:ascii="Times New Roman" w:hAnsi="Times New Roman" w:cs="Times New Roman"/>
          <w:color w:val="000000"/>
          <w:sz w:val="28"/>
          <w:szCs w:val="28"/>
          <w:u w:val="single"/>
          <w:lang w:val="fr-FR"/>
        </w:rPr>
        <w:t>D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>.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Nhiệt độ Trái Đất không thay đổi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Câu 11: Chuỗi hậu quả từ hiệu ứng nhà kính diễn ra như thế nào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6415BE">
        <w:rPr>
          <w:rFonts w:ascii="Times New Roman" w:hAnsi="Times New Roman" w:cs="Times New Roman"/>
          <w:color w:val="000000"/>
          <w:sz w:val="28"/>
          <w:szCs w:val="28"/>
          <w:u w:val="single"/>
          <w:lang w:val="fr-FR"/>
        </w:rPr>
        <w:t>A</w:t>
      </w:r>
      <w:r w:rsidRPr="006415BE">
        <w:rPr>
          <w:rFonts w:ascii="Times New Roman" w:hAnsi="Times New Roman" w:cs="Times New Roman"/>
          <w:color w:val="000000"/>
          <w:sz w:val="28"/>
          <w:szCs w:val="28"/>
          <w:lang w:val="fr-FR"/>
        </w:rPr>
        <w:t>.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Trái Đất nóng lên =&gt; băng tan ở hai cực =&gt; mực nước ở các đại dương dâng lên =&gt; các vùng thấp ven biển bị ngập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B. Trái Đất nguội đi =&gt; nước ở các đại dương bị đóng băng =&gt;hình thành thời đại băng hà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C. Trái Đất nóng lên =&gt;băng tan ở các đỉnh núi =&gt; các vùng ở chân núi bị ngập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D. Trái Đất nóng lên =&gt; toàn bộ nước bị bốc hơi =&gt; hạn hán xảy ra khắp nơi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Câu 12: Mục tiêu của sự phát triển bền vững mà loài người đang hướng tới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A. Đảm bảo cho con người có môi trường sống lành mạnh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B. Đảm bảo cho con người có môi trường xã hội an ninh.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3D6E00">
        <w:rPr>
          <w:rFonts w:ascii="Times New Roman" w:hAnsi="Times New Roman" w:cs="Times New Roman"/>
          <w:color w:val="000000"/>
          <w:sz w:val="28"/>
          <w:szCs w:val="28"/>
          <w:u w:val="single"/>
          <w:lang w:val="fr-FR"/>
        </w:rPr>
        <w:t>C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>.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Đảm bảo cho con người có đời sống vật chất và tinh thần ngày càng cao, môi trường sống lành mạnh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D. Đảm bảo việc làm cho tất cả mọi người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Câu 13: Suy thoái tài nguyên nước được thể hiện như thế nào?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A. Thiếu nước gay gắt vào mùa khô trong khi lũ lụt nghiêm trọng vào mùa mưa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B. Mực nước biển dâng cao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3D6E00">
        <w:rPr>
          <w:rFonts w:ascii="Times New Roman" w:hAnsi="Times New Roman" w:cs="Times New Roman"/>
          <w:color w:val="000000"/>
          <w:sz w:val="28"/>
          <w:szCs w:val="28"/>
          <w:u w:val="single"/>
          <w:lang w:val="fr-FR"/>
        </w:rPr>
        <w:t>C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fr-FR"/>
        </w:rPr>
        <w:t>. Nguồn nước mặt và nước ngầm bị ô nhiễm</w:t>
      </w:r>
    </w:p>
    <w:p w:rsidR="00B6575F" w:rsidRPr="003D6E00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3D6E00">
        <w:rPr>
          <w:rFonts w:ascii="Times New Roman" w:hAnsi="Times New Roman" w:cs="Times New Roman"/>
          <w:color w:val="000000"/>
          <w:sz w:val="28"/>
          <w:szCs w:val="28"/>
          <w:lang w:val="fr-FR"/>
        </w:rPr>
        <w:t>D. Thiếu nước vào mùa khô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, lũ lụt vào mùa mưa và ô nhiễm nguồn nước.</w:t>
      </w:r>
    </w:p>
    <w:p w:rsidR="00B6575F" w:rsidRPr="005E4B36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5E4B36">
        <w:rPr>
          <w:rFonts w:ascii="Times New Roman" w:hAnsi="Times New Roman" w:cs="Times New Roman"/>
          <w:color w:val="000000"/>
          <w:sz w:val="28"/>
          <w:szCs w:val="28"/>
          <w:lang w:val="fr-FR"/>
        </w:rPr>
        <w:t>Câu 14.  Loại tài nguyên nào sau đây, con người với tiến bộ khoa học kĩ thuật hiện nay chỉ có khả năng thay thế chứ không tái tạo được</w:t>
      </w:r>
    </w:p>
    <w:p w:rsidR="00B6575F" w:rsidRPr="005E4B36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5E4B36">
        <w:rPr>
          <w:rFonts w:ascii="Times New Roman" w:hAnsi="Times New Roman" w:cs="Times New Roman"/>
          <w:color w:val="000000"/>
          <w:sz w:val="28"/>
          <w:szCs w:val="28"/>
          <w:lang w:val="fr-FR"/>
        </w:rPr>
        <w:t>A. Đất trồng</w:t>
      </w:r>
    </w:p>
    <w:p w:rsidR="00B6575F" w:rsidRPr="005E4B36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5E4B36">
        <w:rPr>
          <w:rFonts w:ascii="Times New Roman" w:hAnsi="Times New Roman" w:cs="Times New Roman"/>
          <w:color w:val="000000"/>
          <w:sz w:val="28"/>
          <w:szCs w:val="28"/>
          <w:u w:val="single"/>
          <w:lang w:val="fr-FR"/>
        </w:rPr>
        <w:t>B</w:t>
      </w:r>
      <w:r w:rsidRPr="005E4B36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>.</w:t>
      </w:r>
      <w:r w:rsidRPr="005E4B36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Khoáng sản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>C. Nước ngọt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>D. Sinh vật</w:t>
      </w:r>
    </w:p>
    <w:p w:rsidR="00B6575F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>Câu 15: Vấn đề môi trường ở các nước đang phát triển thêm phức tạp do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5E4B36">
        <w:rPr>
          <w:rFonts w:ascii="Times New Roman" w:hAnsi="Times New Roman" w:cs="Times New Roman"/>
          <w:color w:val="000000"/>
          <w:sz w:val="28"/>
          <w:szCs w:val="28"/>
          <w:u w:val="single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ác công ty tư bản đã chuyển các cơ sở sản xuất gây ô nhiễm sang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B36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Sự phát triển công nghiệp, những vấn đề của đô thị</w:t>
      </w:r>
    </w:p>
    <w:p w:rsidR="00B6575F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Khoa học - kĩ thuật chưa phát triển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D.Vấn đề môi trường chưa được quan tâm đúng mức</w:t>
      </w:r>
    </w:p>
    <w:p w:rsidR="00B6575F" w:rsidRPr="00DF5712" w:rsidRDefault="00B6575F" w:rsidP="00053EDD">
      <w:pPr>
        <w:tabs>
          <w:tab w:val="left" w:pos="90"/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 xml:space="preserve">Câu 16: </w:t>
      </w:r>
      <w:r>
        <w:rPr>
          <w:rFonts w:ascii="Times New Roman" w:hAnsi="Times New Roman" w:cs="Times New Roman"/>
          <w:sz w:val="28"/>
          <w:szCs w:val="28"/>
        </w:rPr>
        <w:t xml:space="preserve">Giải pháp nào sau đây không đúng. </w:t>
      </w:r>
      <w:r w:rsidRPr="00DF5712">
        <w:rPr>
          <w:rFonts w:ascii="Times New Roman" w:hAnsi="Times New Roman" w:cs="Times New Roman"/>
          <w:sz w:val="28"/>
          <w:szCs w:val="28"/>
        </w:rPr>
        <w:t>Để giải quyết vấn đề môi trường cần phải</w:t>
      </w:r>
    </w:p>
    <w:p w:rsidR="00B6575F" w:rsidRPr="00DF5712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ab/>
        <w:t xml:space="preserve">         A. Áp dụng các tiến bộ khoa học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F5712">
        <w:rPr>
          <w:rFonts w:ascii="Times New Roman" w:hAnsi="Times New Roman" w:cs="Times New Roman"/>
          <w:sz w:val="28"/>
          <w:szCs w:val="28"/>
        </w:rPr>
        <w:t xml:space="preserve"> kỹ thuật để kiểm soát tình trạng môi trường</w:t>
      </w:r>
    </w:p>
    <w:p w:rsidR="00B6575F" w:rsidRPr="00DF5712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ab/>
        <w:t xml:space="preserve">         B. Sử dụng hợp lí, tiết kiệm tài nguyên</w:t>
      </w:r>
    </w:p>
    <w:p w:rsidR="00B6575F" w:rsidRPr="00DF5712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ab/>
        <w:t xml:space="preserve">         C. Thực hiện công ước quốc tế về môi trường, luật môi trường</w:t>
      </w:r>
    </w:p>
    <w:p w:rsidR="00B6575F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676902">
        <w:rPr>
          <w:rFonts w:ascii="Times New Roman" w:hAnsi="Times New Roman" w:cs="Times New Roman"/>
          <w:sz w:val="28"/>
          <w:szCs w:val="28"/>
          <w:u w:val="single"/>
        </w:rPr>
        <w:t>D</w:t>
      </w:r>
      <w:r w:rsidRPr="00DF571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F57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Chuyển các chất phế thải, máy móc cũ sang nước khác</w:t>
      </w:r>
    </w:p>
    <w:p w:rsidR="00B6575F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17: Sự hạn chế của các nguồn tài nguyên thể hiện rõ rất ở tài nguyên:</w:t>
      </w:r>
    </w:p>
    <w:p w:rsidR="00B6575F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F021A">
        <w:rPr>
          <w:rFonts w:ascii="Times New Roman" w:hAnsi="Times New Roman" w:cs="Times New Roman"/>
          <w:sz w:val="28"/>
          <w:szCs w:val="28"/>
          <w:u w:val="single"/>
        </w:rPr>
        <w:t>A</w:t>
      </w:r>
      <w:r>
        <w:rPr>
          <w:rFonts w:ascii="Times New Roman" w:hAnsi="Times New Roman" w:cs="Times New Roman"/>
          <w:sz w:val="28"/>
          <w:szCs w:val="28"/>
        </w:rPr>
        <w:t>.Khoáng sản                 B. Đất        C.Nước        D.Khí hậu</w:t>
      </w:r>
    </w:p>
    <w:p w:rsidR="00B6575F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18: Các tiến bộ khoa học – kĩ thuật nào đã làm cho giá nguyên liệu có xu hướng giảm trong mấy thập kỉ qua?</w:t>
      </w:r>
    </w:p>
    <w:p w:rsidR="00B6575F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A.Máy móc hiện đại đã khai thác nguyên, nhiên liệu một cách hiệu quả</w:t>
      </w:r>
    </w:p>
    <w:p w:rsidR="00B6575F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B.Khoa học – kĩ thuật phát triển nên nhu cầu sử dụng nguyên, nhiên liệu ngày càng ít đi</w:t>
      </w:r>
    </w:p>
    <w:p w:rsidR="00B6575F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74748">
        <w:rPr>
          <w:rFonts w:ascii="Times New Roman" w:hAnsi="Times New Roman" w:cs="Times New Roman"/>
          <w:sz w:val="28"/>
          <w:szCs w:val="28"/>
          <w:u w:val="single"/>
        </w:rPr>
        <w:t>C</w:t>
      </w:r>
      <w:r>
        <w:rPr>
          <w:rFonts w:ascii="Times New Roman" w:hAnsi="Times New Roman" w:cs="Times New Roman"/>
          <w:sz w:val="28"/>
          <w:szCs w:val="28"/>
        </w:rPr>
        <w:t>.Thành quả của cuộc cách mạng – khoa học kĩ thuật đã tiết kiệm được trong sử dụng các nguyên, nhiên liệu</w:t>
      </w:r>
    </w:p>
    <w:p w:rsidR="00B6575F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D.Sự thay đổi trong cơ cấu kinh tế thế giới: dịch vụ tỉ trọng ngày càng tăng</w:t>
      </w:r>
    </w:p>
    <w:p w:rsidR="00B6575F" w:rsidRPr="00DF5712" w:rsidRDefault="00B6575F" w:rsidP="00943A8A">
      <w:pPr>
        <w:tabs>
          <w:tab w:val="left" w:pos="90"/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6575F" w:rsidRDefault="00B6575F" w:rsidP="00E5575C">
      <w:pPr>
        <w:tabs>
          <w:tab w:val="left" w:pos="90"/>
          <w:tab w:val="left" w:pos="720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ĐỊA LÍ 11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</w:rPr>
        <w:t>1/</w:t>
      </w:r>
      <w:r w:rsidRPr="00070131">
        <w:rPr>
          <w:rFonts w:ascii="Times New Roman" w:hAnsi="Times New Roman" w:cs="Times New Roman"/>
          <w:vanish/>
          <w:color w:val="000000"/>
          <w:sz w:val="28"/>
          <w:szCs w:val="28"/>
        </w:rPr>
        <w:t>00225</w:t>
      </w:r>
      <w:r w:rsidRPr="000701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Ý nào sau đây không đúng. </w:t>
      </w:r>
      <w:r w:rsidRPr="00070131">
        <w:rPr>
          <w:rFonts w:ascii="Times New Roman" w:hAnsi="Times New Roman" w:cs="Times New Roman"/>
          <w:color w:val="000000"/>
          <w:sz w:val="28"/>
          <w:szCs w:val="28"/>
        </w:rPr>
        <w:t>Trung Quốc là đất nước có: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A.</w:t>
      </w:r>
      <w:r w:rsidRPr="00070131">
        <w:rPr>
          <w:rFonts w:ascii="Times New Roman" w:hAnsi="Times New Roman" w:cs="Times New Roman"/>
          <w:color w:val="000000"/>
          <w:sz w:val="28"/>
          <w:szCs w:val="28"/>
        </w:rPr>
        <w:t xml:space="preserve"> Diện tích lớn thứ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tư </w:t>
      </w:r>
      <w:r w:rsidRPr="00070131">
        <w:rPr>
          <w:rFonts w:ascii="Times New Roman" w:hAnsi="Times New Roman" w:cs="Times New Roman"/>
          <w:color w:val="000000"/>
          <w:sz w:val="28"/>
          <w:szCs w:val="28"/>
        </w:rPr>
        <w:t>thế giới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</w:rPr>
        <w:t>B. Biển lớn mở rộng ra Thái Bình Dương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</w:rPr>
        <w:t>C. Đường bờ biển dài khoảng 9000km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10BD9">
        <w:rPr>
          <w:rFonts w:ascii="Times New Roman" w:hAnsi="Times New Roman" w:cs="Times New Roman"/>
          <w:color w:val="000000"/>
          <w:sz w:val="28"/>
          <w:szCs w:val="28"/>
          <w:u w:val="single"/>
        </w:rPr>
        <w:t>D</w:t>
      </w:r>
      <w:r w:rsidRPr="0007013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Biên giới giáp các nước chủ yếu là đồng bằng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</w:rPr>
        <w:t>2/</w:t>
      </w:r>
      <w:r w:rsidRPr="00070131">
        <w:rPr>
          <w:rFonts w:ascii="Times New Roman" w:hAnsi="Times New Roman" w:cs="Times New Roman"/>
          <w:vanish/>
          <w:color w:val="000000"/>
          <w:sz w:val="28"/>
          <w:szCs w:val="28"/>
        </w:rPr>
        <w:t>00226</w:t>
      </w:r>
      <w:r w:rsidRPr="00070131">
        <w:rPr>
          <w:rFonts w:ascii="Times New Roman" w:hAnsi="Times New Roman" w:cs="Times New Roman"/>
          <w:color w:val="000000"/>
          <w:sz w:val="28"/>
          <w:szCs w:val="28"/>
        </w:rPr>
        <w:t xml:space="preserve"> Vị trí địa lí, quy mô lãnh thổ Trung Quốc đã có ảnh hưởng đến thiên nhiên và sự phát triển đất nước Trung Quốc, biểu hiện ở: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A.</w:t>
      </w:r>
      <w:r w:rsidRPr="00070131">
        <w:rPr>
          <w:rFonts w:ascii="Times New Roman" w:hAnsi="Times New Roman" w:cs="Times New Roman"/>
          <w:color w:val="000000"/>
          <w:sz w:val="28"/>
          <w:szCs w:val="28"/>
        </w:rPr>
        <w:t xml:space="preserve"> Thiên nhiên đa dạng, có sự khác biệt giữa các vùng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</w:rPr>
        <w:t>B. Việc mở rộng quan hệ với các quốc gia, khu vực có nhiều thuận lợi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</w:rPr>
        <w:t>C. Tài nguyên khoáng sản phong phú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910BD9">
        <w:rPr>
          <w:rFonts w:ascii="Times New Roman" w:hAnsi="Times New Roman" w:cs="Times New Roman"/>
          <w:color w:val="000000"/>
          <w:sz w:val="28"/>
          <w:szCs w:val="28"/>
          <w:u w:val="single"/>
          <w:lang w:val="pt-BR"/>
        </w:rPr>
        <w:t>D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Thiên nhiên đa dạng, có sự khác biệt giữa các vùng và mở rộng quan hệ với các quốc gia, khu vực có nhiều thuận lợi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3/</w:t>
      </w:r>
      <w:r w:rsidRPr="00070131">
        <w:rPr>
          <w:rFonts w:ascii="Times New Roman" w:hAnsi="Times New Roman" w:cs="Times New Roman"/>
          <w:vanish/>
          <w:color w:val="000000"/>
          <w:sz w:val="28"/>
          <w:szCs w:val="28"/>
          <w:lang w:val="pt-BR"/>
        </w:rPr>
        <w:t>00227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Thiên nhiên miền Đông Trung Quốc giống với thiên nhiên miền Tây Trung Quốc ở chỗ: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.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Chủ yếu đồng bằng phù sa châu thổ, màu mỡ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964EC7">
        <w:rPr>
          <w:rFonts w:ascii="Times New Roman" w:hAnsi="Times New Roman" w:cs="Times New Roman"/>
          <w:color w:val="000000"/>
          <w:sz w:val="28"/>
          <w:szCs w:val="28"/>
          <w:u w:val="single"/>
          <w:lang w:val="pt-BR"/>
        </w:rPr>
        <w:t>B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. Tài nguyên khoáng sản giàu có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C.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Khí hậu gió mùa cận nhiệt, ôn đới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D. Là nơi tập trung hạ lưu các sông lớn, dồi dào nước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4/</w:t>
      </w:r>
      <w:r w:rsidRPr="00070131">
        <w:rPr>
          <w:rFonts w:ascii="Times New Roman" w:hAnsi="Times New Roman" w:cs="Times New Roman"/>
          <w:vanish/>
          <w:color w:val="000000"/>
          <w:sz w:val="28"/>
          <w:szCs w:val="28"/>
          <w:lang w:val="pt-BR"/>
        </w:rPr>
        <w:t>00228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Biểu hiện nào sau đây không phải là điểm khác biệt của thiên nhiên miền Tây so với thiên nhiên miền Đông Trung Quốc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964EC7">
        <w:rPr>
          <w:rFonts w:ascii="Times New Roman" w:hAnsi="Times New Roman" w:cs="Times New Roman"/>
          <w:color w:val="000000"/>
          <w:sz w:val="28"/>
          <w:szCs w:val="28"/>
          <w:u w:val="single"/>
          <w:lang w:val="pt-BR"/>
        </w:rPr>
        <w:t>A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. Lượng mưa tương đối lớn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B. Ít sông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C. Có hoang mạc rộng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D. Giàu rừng và đồng cỏ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5/</w:t>
      </w:r>
      <w:r w:rsidRPr="00070131">
        <w:rPr>
          <w:rFonts w:ascii="Times New Roman" w:hAnsi="Times New Roman" w:cs="Times New Roman"/>
          <w:vanish/>
          <w:color w:val="000000"/>
          <w:sz w:val="28"/>
          <w:szCs w:val="28"/>
          <w:lang w:val="pt-BR"/>
        </w:rPr>
        <w:t>00229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Ý nào sau đây không đúng. 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Thuận lợi của tự nhiên đối với sự phát triển kinh tế Trung Quốc là: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A. Đồng bằng phù sa màu mỡ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B. Khí hậu thích hợp cho cả cây ôn đới và cận nhiệt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C. Khoáng sản thuận lợi cho phát triển công nghiệp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964EC7">
        <w:rPr>
          <w:rFonts w:ascii="Times New Roman" w:hAnsi="Times New Roman" w:cs="Times New Roman"/>
          <w:color w:val="000000"/>
          <w:sz w:val="28"/>
          <w:szCs w:val="28"/>
          <w:u w:val="single"/>
          <w:lang w:val="pt-BR"/>
        </w:rPr>
        <w:t>D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Khí hậu nhiệt đới gió mùa và ôn gió mùa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6/</w:t>
      </w:r>
      <w:r w:rsidRPr="00070131">
        <w:rPr>
          <w:rFonts w:ascii="Times New Roman" w:hAnsi="Times New Roman" w:cs="Times New Roman"/>
          <w:vanish/>
          <w:color w:val="000000"/>
          <w:sz w:val="28"/>
          <w:szCs w:val="28"/>
          <w:lang w:val="pt-BR"/>
        </w:rPr>
        <w:t>00230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Khó khăn của tự nhiên Trung Quốc đối với phát triển kinh tế là: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A. Lãnh thổ rộng lớn, khô hạn ở Miền Tây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B. Bão, lũ dữ dội ở đồng bằng Hoa Nam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B526B5">
        <w:rPr>
          <w:rFonts w:ascii="Times New Roman" w:hAnsi="Times New Roman" w:cs="Times New Roman"/>
          <w:color w:val="000000"/>
          <w:sz w:val="28"/>
          <w:szCs w:val="28"/>
          <w:u w:val="single"/>
          <w:lang w:val="pt-BR"/>
        </w:rPr>
        <w:t>C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Khô hạn ở miền Tây, bão và lũ dữ dội ở đồng bằng Hoa Nam</w:t>
      </w:r>
    </w:p>
    <w:p w:rsidR="00B6575F" w:rsidRPr="00070131" w:rsidRDefault="00B6575F" w:rsidP="00070131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D. Gió lạnh kéo dài ở vùng Hoa Bắc</w:t>
      </w:r>
    </w:p>
    <w:p w:rsidR="00B6575F" w:rsidRPr="00070131" w:rsidRDefault="00B6575F" w:rsidP="0007013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>7. Trên lãnh thổ Trung Quốc có khí hậu ôn hoà hơn cả là vùng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A. Đông Bắc         B. Hoa Bắc        C. Hoa Trung         </w:t>
      </w:r>
      <w:r w:rsidRPr="00B526B5">
        <w:rPr>
          <w:rFonts w:ascii="Times New Roman" w:hAnsi="Times New Roman" w:cs="Times New Roman"/>
          <w:color w:val="000000"/>
          <w:sz w:val="28"/>
          <w:szCs w:val="28"/>
          <w:u w:val="single"/>
          <w:lang w:val="pt-BR"/>
        </w:rPr>
        <w:t>D</w:t>
      </w:r>
      <w:r w:rsidRPr="00070131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. Hoa </w:t>
      </w:r>
      <w:r w:rsidRPr="00070131">
        <w:rPr>
          <w:rFonts w:ascii="Times New Roman" w:hAnsi="Times New Roman" w:cs="Times New Roman"/>
          <w:color w:val="000000"/>
          <w:sz w:val="28"/>
          <w:szCs w:val="28"/>
        </w:rPr>
        <w:t>Nam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>8. Vùng nào của lãnh thổ Trung Quốc dưới đây thường xảy ra bão lũ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A. Đông Bắc         B. Hoa Bắc        C. Hoa Trung         </w:t>
      </w:r>
      <w:r w:rsidRPr="00B526B5">
        <w:rPr>
          <w:rFonts w:ascii="Times New Roman" w:hAnsi="Times New Roman" w:cs="Times New Roman"/>
          <w:sz w:val="28"/>
          <w:szCs w:val="28"/>
          <w:u w:val="single"/>
        </w:rPr>
        <w:t>D</w:t>
      </w:r>
      <w:r w:rsidRPr="00070131">
        <w:rPr>
          <w:rFonts w:ascii="Times New Roman" w:hAnsi="Times New Roman" w:cs="Times New Roman"/>
          <w:sz w:val="28"/>
          <w:szCs w:val="28"/>
        </w:rPr>
        <w:t>. Hoa Nam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9.Khoáng sản có nhiều ở miền Nam Trung Quốc là 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A. than đá, sắt      B. than đá, dầu khí       </w:t>
      </w:r>
      <w:r w:rsidRPr="00B526B5">
        <w:rPr>
          <w:rFonts w:ascii="Times New Roman" w:hAnsi="Times New Roman" w:cs="Times New Roman"/>
          <w:sz w:val="28"/>
          <w:szCs w:val="28"/>
          <w:u w:val="single"/>
        </w:rPr>
        <w:t>C</w:t>
      </w:r>
      <w:r w:rsidRPr="00070131">
        <w:rPr>
          <w:rFonts w:ascii="Times New Roman" w:hAnsi="Times New Roman" w:cs="Times New Roman"/>
          <w:sz w:val="28"/>
          <w:szCs w:val="28"/>
        </w:rPr>
        <w:t>. kim loại đen      D. kim loại màu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Nơi </w:t>
      </w:r>
      <w:r w:rsidRPr="00070131">
        <w:rPr>
          <w:rFonts w:ascii="Times New Roman" w:hAnsi="Times New Roman" w:cs="Times New Roman"/>
          <w:sz w:val="28"/>
          <w:szCs w:val="28"/>
        </w:rPr>
        <w:t>nào sau đây là hoang mạc lớn ở miền Tây Trung Quốc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A. Dung-ga-ri       </w:t>
      </w:r>
      <w:r w:rsidRPr="00B526B5">
        <w:rPr>
          <w:rFonts w:ascii="Times New Roman" w:hAnsi="Times New Roman" w:cs="Times New Roman"/>
          <w:sz w:val="28"/>
          <w:szCs w:val="28"/>
          <w:u w:val="single"/>
        </w:rPr>
        <w:t>B</w:t>
      </w:r>
      <w:r w:rsidRPr="00070131">
        <w:rPr>
          <w:rFonts w:ascii="Times New Roman" w:hAnsi="Times New Roman" w:cs="Times New Roman"/>
          <w:sz w:val="28"/>
          <w:szCs w:val="28"/>
        </w:rPr>
        <w:t>.Ta-cla-ma-can           C.Ta-rim</w:t>
      </w:r>
      <w:r w:rsidRPr="00070131">
        <w:rPr>
          <w:rFonts w:ascii="Times New Roman" w:hAnsi="Times New Roman" w:cs="Times New Roman"/>
          <w:sz w:val="28"/>
          <w:szCs w:val="28"/>
        </w:rPr>
        <w:tab/>
        <w:t xml:space="preserve">      D.Tân Cương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11. Trở ngại lớn nhất để phát triển sản xuất nông nghiệp ở miền Tây Trung Quốc là 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A. Địa hình phức tạp, nhiều núi cao             </w:t>
      </w:r>
      <w:r w:rsidRPr="00B526B5">
        <w:rPr>
          <w:rFonts w:ascii="Times New Roman" w:hAnsi="Times New Roman" w:cs="Times New Roman"/>
          <w:sz w:val="28"/>
          <w:szCs w:val="28"/>
          <w:u w:val="single"/>
        </w:rPr>
        <w:t>B</w:t>
      </w:r>
      <w:r w:rsidRPr="00070131">
        <w:rPr>
          <w:rFonts w:ascii="Times New Roman" w:hAnsi="Times New Roman" w:cs="Times New Roman"/>
          <w:sz w:val="28"/>
          <w:szCs w:val="28"/>
        </w:rPr>
        <w:t>. Mùa đông khắc nghiệt</w:t>
      </w:r>
      <w:r w:rsidRPr="00070131">
        <w:rPr>
          <w:rFonts w:ascii="Times New Roman" w:hAnsi="Times New Roman" w:cs="Times New Roman"/>
          <w:sz w:val="28"/>
          <w:szCs w:val="28"/>
        </w:rPr>
        <w:tab/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>C. Khí hậu khô hạn</w:t>
      </w:r>
      <w:r w:rsidRPr="00070131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70131">
        <w:rPr>
          <w:rFonts w:ascii="Times New Roman" w:hAnsi="Times New Roman" w:cs="Times New Roman"/>
          <w:sz w:val="28"/>
          <w:szCs w:val="28"/>
        </w:rPr>
        <w:t xml:space="preserve"> D. Thiếu lao động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Các đồng bằng lớn của</w:t>
      </w:r>
      <w:r w:rsidRPr="00070131">
        <w:rPr>
          <w:rFonts w:ascii="Times New Roman" w:hAnsi="Times New Roman" w:cs="Times New Roman"/>
          <w:sz w:val="28"/>
          <w:szCs w:val="28"/>
        </w:rPr>
        <w:t xml:space="preserve"> Trung Quốc</w:t>
      </w:r>
      <w:r>
        <w:rPr>
          <w:rFonts w:ascii="Times New Roman" w:hAnsi="Times New Roman" w:cs="Times New Roman"/>
          <w:sz w:val="28"/>
          <w:szCs w:val="28"/>
        </w:rPr>
        <w:t xml:space="preserve"> từ bắc xuống nam theo thứ tự là</w:t>
      </w:r>
      <w:r w:rsidRPr="00070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Hoa Bắc, Đông Bắc, Hoa Trung, Hoa Nam</w:t>
      </w:r>
    </w:p>
    <w:p w:rsidR="00B6575F" w:rsidRDefault="00B6575F" w:rsidP="00256584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>Hoa Bắc, Hoa Trung, Đông Bắc, Hoa Nam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C1A">
        <w:rPr>
          <w:rFonts w:ascii="Times New Roman" w:hAnsi="Times New Roman" w:cs="Times New Roman"/>
          <w:sz w:val="28"/>
          <w:szCs w:val="28"/>
          <w:u w:val="single"/>
        </w:rPr>
        <w:t>C</w:t>
      </w:r>
      <w:r w:rsidRPr="0007013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Đông Bắc, Hoa Bắc, Hoa Trung, Hoa Nam</w:t>
      </w:r>
    </w:p>
    <w:p w:rsidR="00B6575F" w:rsidRDefault="00B6575F" w:rsidP="004A252A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>Đông Bắc, Hoa Bắc, Hoa Nam, Hoa Trung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>13. Ở Trung Quốc, hoàng thổ (đất lớt) phân bố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131">
        <w:rPr>
          <w:rFonts w:ascii="Times New Roman" w:hAnsi="Times New Roman" w:cs="Times New Roman"/>
          <w:sz w:val="28"/>
          <w:szCs w:val="28"/>
        </w:rPr>
        <w:t>trung ở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Pr="00070131">
        <w:rPr>
          <w:rFonts w:ascii="Times New Roman" w:hAnsi="Times New Roman" w:cs="Times New Roman"/>
          <w:sz w:val="28"/>
          <w:szCs w:val="28"/>
        </w:rPr>
        <w:t xml:space="preserve"> Đông Bắc</w:t>
      </w:r>
      <w:r w:rsidRPr="00070131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131">
        <w:rPr>
          <w:rFonts w:ascii="Times New Roman" w:hAnsi="Times New Roman" w:cs="Times New Roman"/>
          <w:sz w:val="28"/>
          <w:szCs w:val="28"/>
        </w:rPr>
        <w:t xml:space="preserve"> B. Rải rác ở đồng bằng Hoa Bắc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ind w:lef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D2C1A">
        <w:rPr>
          <w:rFonts w:ascii="Times New Roman" w:hAnsi="Times New Roman" w:cs="Times New Roman"/>
          <w:sz w:val="28"/>
          <w:szCs w:val="28"/>
          <w:u w:val="single"/>
        </w:rPr>
        <w:t>C</w:t>
      </w:r>
      <w:r w:rsidRPr="00070131">
        <w:rPr>
          <w:rFonts w:ascii="Times New Roman" w:hAnsi="Times New Roman" w:cs="Times New Roman"/>
          <w:sz w:val="28"/>
          <w:szCs w:val="28"/>
        </w:rPr>
        <w:t>. Tập trung ở cao nguyên hoàng thổ  D. Chủ yếu ở cao nguyên Tân Cương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>14. Dân số Trung Quốc hiện nay có đặc điểm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ab/>
      </w:r>
      <w:r w:rsidRPr="000D2C1A">
        <w:rPr>
          <w:rFonts w:ascii="Times New Roman" w:hAnsi="Times New Roman" w:cs="Times New Roman"/>
          <w:sz w:val="28"/>
          <w:szCs w:val="28"/>
          <w:u w:val="single"/>
        </w:rPr>
        <w:t>A</w:t>
      </w:r>
      <w:r w:rsidRPr="00070131">
        <w:rPr>
          <w:rFonts w:ascii="Times New Roman" w:hAnsi="Times New Roman" w:cs="Times New Roman"/>
          <w:sz w:val="28"/>
          <w:szCs w:val="28"/>
        </w:rPr>
        <w:t>. Tỉ lệ dân thành thị còn thấp hơn mức trung bình của thế giới nhưng đang tăng nhanh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ab/>
        <w:t>B. Tỉ lệ gia tăng tự nhiên thuộc loại thấp nhất trên thế giới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ab/>
        <w:t>C. Số dân tăng thêm hằng năm lớn nhất thế giới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ab/>
        <w:t xml:space="preserve">D. </w:t>
      </w:r>
      <w:r>
        <w:rPr>
          <w:rFonts w:ascii="Times New Roman" w:hAnsi="Times New Roman" w:cs="Times New Roman"/>
          <w:sz w:val="28"/>
          <w:szCs w:val="28"/>
        </w:rPr>
        <w:t>Tỉ lệ dân thành thị thấp, gia tăng tự nhiên thuộc loại thấp nhất thế giới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 xml:space="preserve">15. Hiện nay, tiêu chí nào sau đây của Trung Quốc thấp hơn nước ta 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ab/>
        <w:t>A. Tỉ lệ dân thành thị</w:t>
      </w:r>
      <w:r w:rsidRPr="00070131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</w:p>
    <w:p w:rsidR="00B6575F" w:rsidRPr="00070131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70131">
        <w:rPr>
          <w:rFonts w:ascii="Times New Roman" w:hAnsi="Times New Roman" w:cs="Times New Roman"/>
          <w:sz w:val="28"/>
          <w:szCs w:val="28"/>
        </w:rPr>
        <w:t xml:space="preserve"> B. thu nhập bình quân đầu người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131">
        <w:rPr>
          <w:rFonts w:ascii="Times New Roman" w:hAnsi="Times New Roman" w:cs="Times New Roman"/>
          <w:sz w:val="28"/>
          <w:szCs w:val="28"/>
        </w:rPr>
        <w:tab/>
      </w:r>
      <w:r w:rsidRPr="000D2C1A">
        <w:rPr>
          <w:rFonts w:ascii="Times New Roman" w:hAnsi="Times New Roman" w:cs="Times New Roman"/>
          <w:sz w:val="28"/>
          <w:szCs w:val="28"/>
          <w:u w:val="single"/>
        </w:rPr>
        <w:t>C</w:t>
      </w:r>
      <w:r w:rsidRPr="00070131">
        <w:rPr>
          <w:rFonts w:ascii="Times New Roman" w:hAnsi="Times New Roman" w:cs="Times New Roman"/>
          <w:sz w:val="28"/>
          <w:szCs w:val="28"/>
        </w:rPr>
        <w:t xml:space="preserve">. Tỉ lệ dân số trên 15 tuổi biết chữ    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0131">
        <w:rPr>
          <w:rFonts w:ascii="Times New Roman" w:hAnsi="Times New Roman" w:cs="Times New Roman"/>
          <w:sz w:val="28"/>
          <w:szCs w:val="28"/>
        </w:rPr>
        <w:t xml:space="preserve">  D. </w:t>
      </w:r>
      <w:r>
        <w:rPr>
          <w:rFonts w:ascii="Times New Roman" w:hAnsi="Times New Roman" w:cs="Times New Roman"/>
          <w:sz w:val="28"/>
          <w:szCs w:val="28"/>
        </w:rPr>
        <w:t>Tỉ lệ dân thành thị và tỉ lệ dân số trên 15 tuổi biết chữ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Vấn đề nổi bậc về dân số Trung Quốc hiện nay là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A.Tỉ lệ gia tăng dân số tự nhiên cao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35E8D">
        <w:rPr>
          <w:rFonts w:ascii="Times New Roman" w:hAnsi="Times New Roman" w:cs="Times New Roman"/>
          <w:sz w:val="28"/>
          <w:szCs w:val="28"/>
          <w:u w:val="single"/>
        </w:rPr>
        <w:t>B</w:t>
      </w:r>
      <w:r>
        <w:rPr>
          <w:rFonts w:ascii="Times New Roman" w:hAnsi="Times New Roman" w:cs="Times New Roman"/>
          <w:sz w:val="28"/>
          <w:szCs w:val="28"/>
        </w:rPr>
        <w:t>.Mất cân bằng giới tính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C. Mật độ dân số quá cao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D. Già hóa dân số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Chính sách dân số của Trung Quốc: mỗi gia đình</w:t>
      </w:r>
    </w:p>
    <w:p w:rsidR="00B6575F" w:rsidRPr="00C8235E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F543D">
        <w:rPr>
          <w:rFonts w:ascii="Times New Roman" w:hAnsi="Times New Roman" w:cs="Times New Roman"/>
          <w:sz w:val="28"/>
          <w:szCs w:val="28"/>
        </w:rPr>
        <w:t xml:space="preserve">    </w:t>
      </w:r>
      <w:r w:rsidRPr="009A70D3">
        <w:rPr>
          <w:rFonts w:ascii="Times New Roman" w:hAnsi="Times New Roman" w:cs="Times New Roman"/>
          <w:sz w:val="28"/>
          <w:szCs w:val="28"/>
          <w:u w:val="single"/>
          <w:lang w:val="fr-FR"/>
        </w:rPr>
        <w:t>A.</w:t>
      </w:r>
      <w:r w:rsidRPr="00C8235E">
        <w:rPr>
          <w:rFonts w:ascii="Times New Roman" w:hAnsi="Times New Roman" w:cs="Times New Roman"/>
          <w:sz w:val="28"/>
          <w:szCs w:val="28"/>
          <w:lang w:val="fr-FR"/>
        </w:rPr>
        <w:t>Chỉ có một con                         B. Hai con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  C. Ba con                                      D.Số con tùy thuộc vào kinh tế gia đình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18.Biện pháp nào sau đây không nhằm mục đích nâng cao chất lượng đội ngũ lao động cho công cuộc hiện đại hóa đất nước ở Trung Quốc ?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  A.Tiến hành cải cách giáo dục     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  B.Đa dạng các loại hình trường phổ thông, chuyên nghiệp, đại học…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  C.Đầu tư cho phát triển giáo dục</w:t>
      </w:r>
    </w:p>
    <w:p w:rsidR="00B6575F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  </w:t>
      </w:r>
      <w:r w:rsidRPr="00AD5E52">
        <w:rPr>
          <w:rFonts w:ascii="Times New Roman" w:hAnsi="Times New Roman" w:cs="Times New Roman"/>
          <w:sz w:val="28"/>
          <w:szCs w:val="28"/>
          <w:u w:val="single"/>
          <w:lang w:val="fr-FR"/>
        </w:rPr>
        <w:t>D</w:t>
      </w:r>
      <w:r>
        <w:rPr>
          <w:rFonts w:ascii="Times New Roman" w:hAnsi="Times New Roman" w:cs="Times New Roman"/>
          <w:sz w:val="28"/>
          <w:szCs w:val="28"/>
          <w:lang w:val="fr-FR"/>
        </w:rPr>
        <w:t>. Xuất khẩu lao động</w:t>
      </w:r>
    </w:p>
    <w:p w:rsidR="00B6575F" w:rsidRPr="00C8235E" w:rsidRDefault="00B6575F" w:rsidP="00070131">
      <w:pPr>
        <w:tabs>
          <w:tab w:val="left" w:pos="360"/>
          <w:tab w:val="left" w:pos="3060"/>
          <w:tab w:val="left" w:pos="5940"/>
          <w:tab w:val="left" w:pos="82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B6575F" w:rsidRPr="00C8235E" w:rsidRDefault="00B6575F" w:rsidP="00070131">
      <w:pPr>
        <w:rPr>
          <w:b/>
          <w:bCs/>
          <w:lang w:val="fr-FR"/>
        </w:rPr>
      </w:pPr>
    </w:p>
    <w:p w:rsidR="00B6575F" w:rsidRPr="00C8235E" w:rsidRDefault="00B6575F" w:rsidP="00E5575C">
      <w:pPr>
        <w:tabs>
          <w:tab w:val="left" w:pos="90"/>
          <w:tab w:val="left" w:pos="720"/>
        </w:tabs>
        <w:jc w:val="center"/>
        <w:rPr>
          <w:rFonts w:ascii="Times New Roman" w:hAnsi="Times New Roman" w:cs="Times New Roman"/>
          <w:b/>
          <w:bCs/>
          <w:sz w:val="36"/>
          <w:szCs w:val="36"/>
          <w:lang w:val="fr-FR"/>
        </w:rPr>
      </w:pPr>
    </w:p>
    <w:p w:rsidR="00B6575F" w:rsidRPr="000F543D" w:rsidRDefault="00B6575F" w:rsidP="00E5575C">
      <w:pPr>
        <w:tabs>
          <w:tab w:val="left" w:pos="90"/>
          <w:tab w:val="left" w:pos="720"/>
        </w:tabs>
        <w:jc w:val="center"/>
        <w:rPr>
          <w:rFonts w:ascii="Times New Roman" w:hAnsi="Times New Roman" w:cs="Times New Roman"/>
          <w:b/>
          <w:bCs/>
          <w:sz w:val="36"/>
          <w:szCs w:val="36"/>
          <w:lang w:val="fr-FR"/>
        </w:rPr>
      </w:pPr>
      <w:r w:rsidRPr="000F543D">
        <w:rPr>
          <w:rFonts w:ascii="Times New Roman" w:hAnsi="Times New Roman" w:cs="Times New Roman"/>
          <w:b/>
          <w:bCs/>
          <w:sz w:val="36"/>
          <w:szCs w:val="36"/>
          <w:lang w:val="fr-FR"/>
        </w:rPr>
        <w:t>ĐỊA LÍ 12</w:t>
      </w:r>
    </w:p>
    <w:p w:rsidR="00B6575F" w:rsidRPr="00DF5712" w:rsidRDefault="00B6575F" w:rsidP="00DF5712">
      <w:pPr>
        <w:spacing w:after="0" w:line="312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Câu 1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: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Ý nào sau đây không đúng khi nói về ảnh hưởng của Biển Đông đối với khí hậu nước ta</w:t>
      </w:r>
    </w:p>
    <w:p w:rsidR="00B6575F" w:rsidRPr="00DF5712" w:rsidRDefault="00B6575F" w:rsidP="00DF5712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A.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Biển Đông làm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dịu bớt thời tiết nóng bức trong mùa hạ</w:t>
      </w:r>
    </w:p>
    <w:p w:rsidR="00B6575F" w:rsidRPr="00DF5712" w:rsidRDefault="00B6575F" w:rsidP="00DF5712">
      <w:pPr>
        <w:spacing w:after="0"/>
        <w:ind w:firstLine="28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Biển Đông làm tăng độ ẩm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của các khối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khí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qua biển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</w:p>
    <w:p w:rsidR="00B6575F" w:rsidRPr="00DF5712" w:rsidRDefault="00B6575F" w:rsidP="00DF5712">
      <w:pPr>
        <w:spacing w:after="0"/>
        <w:ind w:firstLine="28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C.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Biển Đông làm tăng độ lạnh của gió mùa đông bắc</w:t>
      </w:r>
    </w:p>
    <w:p w:rsidR="00B6575F" w:rsidRPr="00DF5712" w:rsidRDefault="00B6575F" w:rsidP="00DF5712">
      <w:pPr>
        <w:spacing w:after="0"/>
        <w:ind w:firstLine="28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Biển Đông mang lại một lượng mưa lớn 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Câu 2: Vịnh Hạ Long thuộc tỉnh, thành phố nào sau đây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A.Hải Phòng               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B.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Quảng Ninh                C. Phú Yên           D. Khánh Hòa 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Câu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3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: Biển Đông là cầu nối giũa hai đại dương</w:t>
      </w:r>
    </w:p>
    <w:p w:rsidR="00B6575F" w:rsidRDefault="00B6575F" w:rsidP="00DF5712">
      <w:pPr>
        <w:spacing w:after="0"/>
        <w:ind w:left="18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A.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Thái Bình Dương và  Đại Tây Dương </w:t>
      </w:r>
    </w:p>
    <w:p w:rsidR="00B6575F" w:rsidRPr="00DF5712" w:rsidRDefault="00B6575F" w:rsidP="00DF5712">
      <w:pPr>
        <w:spacing w:after="0"/>
        <w:ind w:left="18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Đại Tây Dương và Ấn Độ Dương</w:t>
      </w:r>
    </w:p>
    <w:p w:rsidR="00B6575F" w:rsidRDefault="00B6575F" w:rsidP="00DF5712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C.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Thái Bình Dương và  Ấn Độ Dương     </w:t>
      </w:r>
    </w:p>
    <w:p w:rsidR="00B6575F" w:rsidRPr="00DF5712" w:rsidRDefault="00B6575F" w:rsidP="00DF5712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Thái Bình Dương và  Bắc Băng  Dương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Câu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4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: Loại khoàng sản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có trữ lượng lớn và giá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trị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nhất ở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vùng biển nước ta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là</w:t>
      </w:r>
    </w:p>
    <w:p w:rsidR="00B6575F" w:rsidRPr="00DF5712" w:rsidRDefault="00B6575F" w:rsidP="00DF5712">
      <w:pPr>
        <w:tabs>
          <w:tab w:val="left" w:pos="2708"/>
          <w:tab w:val="left" w:pos="5138"/>
          <w:tab w:val="left" w:pos="756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A.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Vàng          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Sa khoáng                 C. Ttitan                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Dầu khí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Câu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5</w:t>
      </w: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>: Hệ sinh thái rừng ngập mặn điển hình nhất của nước ta tập trung chủ yếu ở</w:t>
      </w:r>
    </w:p>
    <w:p w:rsidR="00B6575F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A.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Bắc Bộ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Bắc Trung Bộ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C.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Nam Trung Bộ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</w:rPr>
        <w:t>D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Nam Bộ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>Câu 6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Hai bể dầu lớn nhất của nước ta hiện đang được khai thác là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</w:rPr>
        <w:t>A.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Nam Côn Sơn và Cửu Long                      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Thổ Chu – Mã Lai và Sông Hồng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C.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Nam Côn Sơn và sông Hồng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Thổ Chu – Mã Lai và Cửu Long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>Câu 7: Vùng ven bển thuận lợi nhất cho nghề làm muối ở nước ta là</w:t>
      </w:r>
    </w:p>
    <w:p w:rsidR="00B6575F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A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Bắc Bộ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  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Bắc Trung Bộ     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</w:rPr>
        <w:t>C.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Nam Trung Bộ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Nam Bộ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>Câu 8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Số lượng các loài cá của Biển Đông: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A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Khoảng  1500       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</w:rPr>
        <w:t>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Khoảng  2000      C.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Khoảng 2200        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Khoảng 2500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>Câu 9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Số lượng cơn bão trung bình mỗi năm đổ bộ vào nước ta là</w:t>
      </w:r>
    </w:p>
    <w:p w:rsidR="00B6575F" w:rsidRPr="00DF5712" w:rsidRDefault="00B6575F" w:rsidP="00DF5712">
      <w:pPr>
        <w:tabs>
          <w:tab w:val="left" w:pos="2670"/>
          <w:tab w:val="left" w:pos="2708"/>
          <w:tab w:val="left" w:pos="5138"/>
          <w:tab w:val="left" w:pos="7569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</w:rPr>
        <w:t>A.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3 – 4 cơn bão  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4 – 5 cơn bão   C.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5 – 6 cơn bão      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6 -  7 cơn bão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712">
        <w:rPr>
          <w:rFonts w:ascii="Times New Roman" w:hAnsi="Times New Roman" w:cs="Times New Roman"/>
          <w:sz w:val="28"/>
          <w:szCs w:val="28"/>
        </w:rPr>
        <w:t xml:space="preserve">Câu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F5712">
        <w:rPr>
          <w:rFonts w:ascii="Times New Roman" w:hAnsi="Times New Roman" w:cs="Times New Roman"/>
          <w:sz w:val="28"/>
          <w:szCs w:val="28"/>
        </w:rPr>
        <w:t>0: Hiện tượng sạt lở bờ biển xảy ra mạnh nhất ở khu vực ven biển:</w:t>
      </w:r>
    </w:p>
    <w:p w:rsidR="00B6575F" w:rsidRPr="00DF5712" w:rsidRDefault="00B6575F" w:rsidP="00DF5712">
      <w:pPr>
        <w:tabs>
          <w:tab w:val="left" w:pos="2708"/>
          <w:tab w:val="left" w:pos="5138"/>
          <w:tab w:val="left" w:pos="7569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A.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Bắc Bộ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</w:rPr>
        <w:t>B.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Trung Bộ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C.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Nam Bộ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Vịnh Thái Lan</w:t>
      </w:r>
    </w:p>
    <w:p w:rsidR="00B6575F" w:rsidRPr="00DF5712" w:rsidRDefault="00B6575F" w:rsidP="00DF5712">
      <w:pPr>
        <w:tabs>
          <w:tab w:val="left" w:pos="2708"/>
          <w:tab w:val="left" w:pos="5138"/>
          <w:tab w:val="left" w:pos="7569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Câu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1: Đặc điểm sinh vật nhiệt đới của vùng Biển </w:t>
      </w:r>
      <w:r>
        <w:rPr>
          <w:rFonts w:ascii="Times New Roman" w:hAnsi="Times New Roman" w:cs="Times New Roman"/>
          <w:color w:val="000000"/>
          <w:sz w:val="28"/>
          <w:szCs w:val="28"/>
        </w:rPr>
        <w:t>Đ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ông là</w:t>
      </w:r>
    </w:p>
    <w:p w:rsidR="00B6575F" w:rsidRPr="00DF5712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A.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Thành phần loài đa dạng     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Năng suất sinh vật cao</w:t>
      </w:r>
    </w:p>
    <w:p w:rsidR="00B6575F" w:rsidRPr="00DF5712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C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Ít loài quý hiếm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</w:rPr>
        <w:t>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Giàu thành phần loài và năng suất sinh học cao</w:t>
      </w:r>
    </w:p>
    <w:p w:rsidR="00B6575F" w:rsidRPr="00DF5712" w:rsidRDefault="00B6575F" w:rsidP="00DF571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Câu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2: Ở vùng ven biển, dạng địa hình nào sau đây thuận lợi cho xây dựng cảng biển</w:t>
      </w:r>
    </w:p>
    <w:p w:rsidR="00B6575F" w:rsidRPr="00DF5712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A.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Vịnh cửa sông                            B.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Các bờ biển mài mòn</w:t>
      </w:r>
    </w:p>
    <w:p w:rsidR="00B6575F" w:rsidRPr="00DF5712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DF5712">
        <w:rPr>
          <w:rFonts w:ascii="Times New Roman" w:hAnsi="Times New Roman" w:cs="Times New Roman"/>
          <w:color w:val="000000"/>
          <w:sz w:val="28"/>
          <w:szCs w:val="28"/>
          <w:u w:val="single"/>
        </w:rPr>
        <w:t>C.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 xml:space="preserve"> Các vũng, vịnh nước sâu            D.</w:t>
      </w:r>
      <w:r w:rsidRPr="00DF5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F5712">
        <w:rPr>
          <w:rFonts w:ascii="Times New Roman" w:hAnsi="Times New Roman" w:cs="Times New Roman"/>
          <w:color w:val="000000"/>
          <w:sz w:val="28"/>
          <w:szCs w:val="28"/>
        </w:rPr>
        <w:t>Các vịnh cửa sông và các bờ biển mài mòn</w:t>
      </w:r>
    </w:p>
    <w:p w:rsidR="00B6575F" w:rsidRPr="004C7E97" w:rsidRDefault="00B6575F" w:rsidP="004C7E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Câu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13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>: Vịnh Xuân Đài thuộc tỉnh, thành phố nào sau đây</w:t>
      </w:r>
    </w:p>
    <w:p w:rsidR="00B6575F" w:rsidRPr="004C7E97" w:rsidRDefault="00B6575F" w:rsidP="004C7E97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A.Hải Phòng         B. Quảng Ninh                </w:t>
      </w:r>
      <w:r w:rsidRPr="004C7E97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C.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Phú Yên                  D. Khánh Hòa </w:t>
      </w:r>
    </w:p>
    <w:p w:rsidR="00B6575F" w:rsidRPr="004C7E97" w:rsidRDefault="00B6575F" w:rsidP="004C7E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Câu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14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>: Đặc điểm nào không đúng với Biển Đông</w:t>
      </w:r>
    </w:p>
    <w:p w:rsidR="00B6575F" w:rsidRPr="004C7E97" w:rsidRDefault="00B6575F" w:rsidP="004C7E97">
      <w:pPr>
        <w:spacing w:after="0"/>
        <w:ind w:left="18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A. Là một biển rộng                                </w:t>
      </w:r>
      <w:r w:rsidRPr="004C7E97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B.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Mở rộng ra Thái Bình Dương</w:t>
      </w:r>
    </w:p>
    <w:p w:rsidR="00B6575F" w:rsidRPr="004C7E97" w:rsidRDefault="00B6575F" w:rsidP="004C7E97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C. Là biển tương đối kín                         D. Nằm trong vùng nhiệt đới ẩm gió mùa</w:t>
      </w:r>
      <w:r w:rsidRPr="004C7E97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</w:p>
    <w:p w:rsidR="00B6575F" w:rsidRPr="004C7E97" w:rsidRDefault="00B6575F" w:rsidP="004C7E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Câu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15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V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ùng ven biển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Nam Trung Bộ 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>thuận lợi cho nghề làm muối, vì có:</w:t>
      </w:r>
    </w:p>
    <w:p w:rsidR="00B6575F" w:rsidRDefault="00B6575F" w:rsidP="004C7E97">
      <w:pPr>
        <w:tabs>
          <w:tab w:val="left" w:pos="1740"/>
          <w:tab w:val="left" w:pos="2708"/>
          <w:tab w:val="left" w:pos="5138"/>
          <w:tab w:val="left" w:pos="756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A. Độ mặn cao                                                     </w:t>
      </w:r>
    </w:p>
    <w:p w:rsidR="00B6575F" w:rsidRPr="004C7E97" w:rsidRDefault="00B6575F" w:rsidP="004C7E97">
      <w:pPr>
        <w:tabs>
          <w:tab w:val="left" w:pos="1740"/>
          <w:tab w:val="left" w:pos="2708"/>
          <w:tab w:val="left" w:pos="5138"/>
          <w:tab w:val="left" w:pos="756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B. Nhiệt độ cao </w:t>
      </w:r>
    </w:p>
    <w:p w:rsidR="00B6575F" w:rsidRDefault="00B6575F" w:rsidP="004C7E97">
      <w:pPr>
        <w:tabs>
          <w:tab w:val="left" w:pos="1740"/>
          <w:tab w:val="left" w:pos="2708"/>
          <w:tab w:val="left" w:pos="5138"/>
          <w:tab w:val="left" w:pos="756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</w:t>
      </w:r>
      <w:r w:rsidRPr="004C7E97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C.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Nhiệt độ cao, nhiều nắng,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chỉ có một số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sông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nhỏ đổ ra biển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</w:t>
      </w:r>
    </w:p>
    <w:p w:rsidR="00B6575F" w:rsidRPr="004C7E97" w:rsidRDefault="00B6575F" w:rsidP="004C7E97">
      <w:pPr>
        <w:tabs>
          <w:tab w:val="left" w:pos="1740"/>
          <w:tab w:val="left" w:pos="2708"/>
          <w:tab w:val="left" w:pos="5138"/>
          <w:tab w:val="left" w:pos="756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D. Thủy triều dâng cao</w:t>
      </w:r>
    </w:p>
    <w:p w:rsidR="00B6575F" w:rsidRPr="004C7E97" w:rsidRDefault="00B6575F" w:rsidP="004C7E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Câu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16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>: Hệ sinh thái vùng ven biển lớn nhất nước ta:</w:t>
      </w:r>
    </w:p>
    <w:p w:rsidR="00B6575F" w:rsidRPr="004C7E97" w:rsidRDefault="00B6575F" w:rsidP="004C7E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A.</w:t>
      </w:r>
      <w:r w:rsidRPr="004C7E97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Hệ sinh thái trên đất phèn         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ab/>
        <w:t xml:space="preserve">                  B.</w:t>
      </w:r>
      <w:r w:rsidRPr="004C7E97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>Hệ sinh thái rừng trên các đảo</w:t>
      </w:r>
    </w:p>
    <w:p w:rsidR="00B6575F" w:rsidRPr="004C7E97" w:rsidRDefault="00B6575F" w:rsidP="004C7E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</w:t>
      </w:r>
      <w:r w:rsidRPr="004C7E97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C.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Hệ sinh thái rừng ngập mặn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ab/>
        <w:t xml:space="preserve">                  D.</w:t>
      </w:r>
      <w:r w:rsidRPr="004C7E97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4C7E97">
        <w:rPr>
          <w:rFonts w:ascii="Times New Roman" w:hAnsi="Times New Roman" w:cs="Times New Roman"/>
          <w:color w:val="000000"/>
          <w:sz w:val="28"/>
          <w:szCs w:val="28"/>
          <w:lang w:val="de-DE"/>
        </w:rPr>
        <w:t>Hệ sinh thái trên đất mặn</w:t>
      </w:r>
    </w:p>
    <w:p w:rsidR="00B6575F" w:rsidRPr="00957564" w:rsidRDefault="00B6575F" w:rsidP="004C7E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>Câu 17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: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Số lượng các loài tôm của Biển Đông:</w:t>
      </w:r>
    </w:p>
    <w:p w:rsidR="00B6575F" w:rsidRPr="00957564" w:rsidRDefault="00B6575F" w:rsidP="004C7E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  </w:t>
      </w:r>
      <w:r w:rsidRPr="00957564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A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de-DE"/>
        </w:rPr>
        <w:t>.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>Khoảng  100      B.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>Khoảng  2000      C.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>Khoảng 1000            D.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>khoảng 50</w:t>
      </w:r>
    </w:p>
    <w:p w:rsidR="00B6575F" w:rsidRPr="00957564" w:rsidRDefault="00B6575F" w:rsidP="004C7E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>Câu 18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>: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Hệ sinh thái rừng ngập mặn nước ta có diện tích khoảng</w:t>
      </w:r>
    </w:p>
    <w:p w:rsidR="00B6575F" w:rsidRPr="005E4B36" w:rsidRDefault="00B6575F" w:rsidP="004C7E97">
      <w:pPr>
        <w:tabs>
          <w:tab w:val="left" w:pos="2670"/>
          <w:tab w:val="left" w:pos="2708"/>
          <w:tab w:val="left" w:pos="5138"/>
          <w:tab w:val="left" w:pos="756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  </w:t>
      </w:r>
      <w:r w:rsidRPr="00957564">
        <w:rPr>
          <w:rFonts w:ascii="Times New Roman" w:hAnsi="Times New Roman" w:cs="Times New Roman"/>
          <w:color w:val="000000"/>
          <w:sz w:val="28"/>
          <w:szCs w:val="28"/>
          <w:u w:val="single"/>
          <w:lang w:val="de-DE"/>
        </w:rPr>
        <w:t>A.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>450 nghìn ha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ab/>
        <w:t xml:space="preserve"> B.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 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>350 nghìn ha   C.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300 nghìn ha           D.</w:t>
      </w:r>
      <w:r w:rsidRPr="00957564">
        <w:rPr>
          <w:rFonts w:ascii="Times New Roman" w:hAnsi="Times New Roman" w:cs="Times New Roman"/>
          <w:b/>
          <w:bCs/>
          <w:color w:val="000000"/>
          <w:sz w:val="28"/>
          <w:szCs w:val="28"/>
          <w:lang w:val="de-DE"/>
        </w:rPr>
        <w:t xml:space="preserve"> </w:t>
      </w:r>
      <w:r w:rsidRPr="00957564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5E4B36">
        <w:rPr>
          <w:rFonts w:ascii="Times New Roman" w:hAnsi="Times New Roman" w:cs="Times New Roman"/>
          <w:color w:val="000000"/>
          <w:sz w:val="28"/>
          <w:szCs w:val="28"/>
          <w:lang w:val="de-DE"/>
        </w:rPr>
        <w:t>540 nghìn ha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>Câu 19: Các thiên tai ở vùng biển nước ta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   A.Bão, lũ lụt, hạn hán, cát bay, cát chảy    B.Bão, xói mòn, trượt lở đất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   C. Bão, sạt lở bờ biển, hạn hán                 </w:t>
      </w:r>
      <w:r w:rsidRPr="005E4B36">
        <w:rPr>
          <w:rFonts w:ascii="Times New Roman" w:hAnsi="Times New Roman" w:cs="Times New Roman"/>
          <w:sz w:val="28"/>
          <w:szCs w:val="28"/>
          <w:u w:val="single"/>
          <w:lang w:val="de-DE"/>
        </w:rPr>
        <w:t>D.</w:t>
      </w: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 Bão, sạt lỡ bờ biển, cát bay, cát chảy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>Câu 20: Đặc điểm nào thể hiện địa hình ven biển nước ta rất đa dạng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   A.Sinh vật biển giàu thành phần loài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   </w:t>
      </w:r>
      <w:r w:rsidRPr="005E4B36">
        <w:rPr>
          <w:rFonts w:ascii="Times New Roman" w:hAnsi="Times New Roman" w:cs="Times New Roman"/>
          <w:sz w:val="28"/>
          <w:szCs w:val="28"/>
          <w:u w:val="single"/>
          <w:lang w:val="de-DE"/>
        </w:rPr>
        <w:t>B.</w:t>
      </w:r>
      <w:r w:rsidRPr="005E4B36">
        <w:rPr>
          <w:rFonts w:ascii="Times New Roman" w:hAnsi="Times New Roman" w:cs="Times New Roman"/>
          <w:sz w:val="28"/>
          <w:szCs w:val="28"/>
          <w:lang w:val="de-DE"/>
        </w:rPr>
        <w:t>Các vịnh cửa sông, các bờ biển mài mòn, cồn cát, đầm phá…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   C. Hệ sinh thái rừng ngập mặn, các hệ sinh thái rừng trên đất phèn, hệ sinh thái rừng trên các đảo…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   D.Dầu mỏ, khí tự nhiên, ti tan…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>Câu 21: Thiên tai nào thường xuyên xảy ra gây thiệt hại nặng nề nhất cho nước ta</w:t>
      </w:r>
    </w:p>
    <w:p w:rsidR="00B6575F" w:rsidRPr="005E4B36" w:rsidRDefault="00B6575F" w:rsidP="004B3DF3">
      <w:pPr>
        <w:tabs>
          <w:tab w:val="decimal" w:pos="2268"/>
        </w:tabs>
        <w:spacing w:after="0"/>
        <w:ind w:left="195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u w:val="single"/>
          <w:lang w:val="de-DE"/>
        </w:rPr>
        <w:t>A</w:t>
      </w: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.Bão   </w:t>
      </w:r>
    </w:p>
    <w:p w:rsidR="00B6575F" w:rsidRPr="005E4B36" w:rsidRDefault="00B6575F" w:rsidP="004B3DF3">
      <w:pPr>
        <w:tabs>
          <w:tab w:val="decimal" w:pos="2268"/>
        </w:tabs>
        <w:spacing w:after="0"/>
        <w:ind w:left="195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B.Lũ lụt    </w:t>
      </w:r>
    </w:p>
    <w:p w:rsidR="00B6575F" w:rsidRPr="005E4B36" w:rsidRDefault="00B6575F" w:rsidP="004B3DF3">
      <w:pPr>
        <w:tabs>
          <w:tab w:val="decimal" w:pos="2268"/>
        </w:tabs>
        <w:spacing w:after="0"/>
        <w:ind w:left="195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C.Sạt lở bờ biển </w:t>
      </w:r>
    </w:p>
    <w:p w:rsidR="00B6575F" w:rsidRPr="005E4B36" w:rsidRDefault="00B6575F" w:rsidP="004B3DF3">
      <w:pPr>
        <w:tabs>
          <w:tab w:val="decimal" w:pos="2268"/>
        </w:tabs>
        <w:spacing w:after="0"/>
        <w:ind w:left="195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D.Cát bay, cát chảy, cát lấn chiếm ruộng vườn, làng mạc </w:t>
      </w:r>
    </w:p>
    <w:p w:rsidR="00B6575F" w:rsidRPr="00EE45EA" w:rsidRDefault="00B6575F" w:rsidP="00EE45EA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E45EA">
        <w:rPr>
          <w:rFonts w:ascii="Times New Roman" w:hAnsi="Times New Roman" w:cs="Times New Roman"/>
          <w:sz w:val="28"/>
          <w:szCs w:val="28"/>
          <w:lang w:val="de-DE"/>
        </w:rPr>
        <w:t xml:space="preserve">Câu </w:t>
      </w:r>
      <w:r>
        <w:rPr>
          <w:rFonts w:ascii="Times New Roman" w:hAnsi="Times New Roman" w:cs="Times New Roman"/>
          <w:sz w:val="28"/>
          <w:szCs w:val="28"/>
          <w:lang w:val="de-DE"/>
        </w:rPr>
        <w:t>2</w:t>
      </w:r>
      <w:r w:rsidRPr="00EE45EA">
        <w:rPr>
          <w:rFonts w:ascii="Times New Roman" w:hAnsi="Times New Roman" w:cs="Times New Roman"/>
          <w:sz w:val="28"/>
          <w:szCs w:val="28"/>
          <w:lang w:val="de-DE"/>
        </w:rPr>
        <w:t>2:  Biển Đông là một biển rộng có diện tích khoảng:</w:t>
      </w:r>
    </w:p>
    <w:p w:rsidR="00B6575F" w:rsidRPr="00EE45EA" w:rsidRDefault="00B6575F" w:rsidP="00EE45EA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E45EA">
        <w:rPr>
          <w:rFonts w:ascii="Times New Roman" w:hAnsi="Times New Roman" w:cs="Times New Roman"/>
          <w:sz w:val="28"/>
          <w:szCs w:val="28"/>
          <w:lang w:val="de-DE"/>
        </w:rPr>
        <w:t xml:space="preserve">   A. 4,3  triệu km</w:t>
      </w:r>
      <w:r w:rsidRPr="00EE45EA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 xml:space="preserve">2  </w:t>
      </w:r>
      <w:r w:rsidRPr="00EE45EA">
        <w:rPr>
          <w:rFonts w:ascii="Times New Roman" w:hAnsi="Times New Roman" w:cs="Times New Roman"/>
          <w:sz w:val="28"/>
          <w:szCs w:val="28"/>
          <w:lang w:val="de-DE"/>
        </w:rPr>
        <w:t xml:space="preserve">        </w:t>
      </w:r>
      <w:r w:rsidRPr="00EE45EA">
        <w:rPr>
          <w:rFonts w:ascii="Times New Roman" w:hAnsi="Times New Roman" w:cs="Times New Roman"/>
          <w:sz w:val="28"/>
          <w:szCs w:val="28"/>
          <w:u w:val="single"/>
          <w:lang w:val="de-DE"/>
        </w:rPr>
        <w:t xml:space="preserve"> B.</w:t>
      </w:r>
      <w:r w:rsidRPr="00EE45EA">
        <w:rPr>
          <w:rFonts w:ascii="Times New Roman" w:hAnsi="Times New Roman" w:cs="Times New Roman"/>
          <w:sz w:val="28"/>
          <w:szCs w:val="28"/>
          <w:lang w:val="de-DE"/>
        </w:rPr>
        <w:t xml:space="preserve"> 3,4 triệu km</w:t>
      </w:r>
      <w:r w:rsidRPr="00EE45EA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 xml:space="preserve">2             </w:t>
      </w:r>
      <w:r w:rsidRPr="00EE45EA">
        <w:rPr>
          <w:rFonts w:ascii="Times New Roman" w:hAnsi="Times New Roman" w:cs="Times New Roman"/>
          <w:sz w:val="28"/>
          <w:szCs w:val="28"/>
          <w:lang w:val="de-DE"/>
        </w:rPr>
        <w:t>C. 2,5 triệu km</w:t>
      </w:r>
      <w:r w:rsidRPr="00EE45EA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 xml:space="preserve">2             </w:t>
      </w:r>
      <w:r w:rsidRPr="00EE45EA">
        <w:rPr>
          <w:rFonts w:ascii="Times New Roman" w:hAnsi="Times New Roman" w:cs="Times New Roman"/>
          <w:sz w:val="28"/>
          <w:szCs w:val="28"/>
          <w:lang w:val="de-DE"/>
        </w:rPr>
        <w:t>D. 3,7 triệu km</w:t>
      </w:r>
      <w:r w:rsidRPr="00EE45EA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>2</w:t>
      </w:r>
    </w:p>
    <w:p w:rsidR="00B6575F" w:rsidRPr="00070131" w:rsidRDefault="00B6575F" w:rsidP="00EE45E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</w:p>
    <w:p w:rsidR="00B6575F" w:rsidRPr="005E4B36" w:rsidRDefault="00B6575F" w:rsidP="004C7E97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lang w:val="de-DE"/>
        </w:rPr>
      </w:pP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lang w:val="de-DE"/>
        </w:rPr>
      </w:pP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lang w:val="de-DE"/>
        </w:rPr>
      </w:pPr>
      <w:r w:rsidRPr="005E4B36">
        <w:rPr>
          <w:lang w:val="de-DE"/>
        </w:rPr>
        <w:t xml:space="preserve">  </w:t>
      </w:r>
    </w:p>
    <w:p w:rsidR="00B6575F" w:rsidRPr="005E4B36" w:rsidRDefault="00B6575F" w:rsidP="004C7E97">
      <w:pPr>
        <w:tabs>
          <w:tab w:val="decimal" w:pos="2268"/>
        </w:tabs>
        <w:spacing w:after="0"/>
        <w:jc w:val="both"/>
        <w:rPr>
          <w:lang w:val="de-DE"/>
        </w:rPr>
      </w:pPr>
    </w:p>
    <w:p w:rsidR="00B6575F" w:rsidRPr="005E4B36" w:rsidRDefault="00B6575F" w:rsidP="004C7E97">
      <w:pPr>
        <w:tabs>
          <w:tab w:val="decimal" w:pos="2268"/>
        </w:tabs>
        <w:spacing w:before="120" w:after="0"/>
        <w:jc w:val="both"/>
        <w:rPr>
          <w:lang w:val="de-DE"/>
        </w:rPr>
      </w:pPr>
    </w:p>
    <w:p w:rsidR="00B6575F" w:rsidRPr="00E643B6" w:rsidRDefault="00B6575F" w:rsidP="004C7E97">
      <w:pPr>
        <w:jc w:val="both"/>
        <w:rPr>
          <w:lang w:val="de-DE"/>
        </w:rPr>
      </w:pPr>
      <w:r w:rsidRPr="00E643B6">
        <w:rPr>
          <w:lang w:val="de-DE"/>
        </w:rPr>
        <w:t xml:space="preserve"> </w:t>
      </w:r>
    </w:p>
    <w:p w:rsidR="00B6575F" w:rsidRPr="00E643B6" w:rsidRDefault="00B6575F" w:rsidP="004C7E97">
      <w:pPr>
        <w:jc w:val="both"/>
        <w:rPr>
          <w:lang w:val="de-DE"/>
        </w:rPr>
      </w:pP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5E4B3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B6575F" w:rsidRPr="005E4B36" w:rsidRDefault="00B6575F" w:rsidP="00DF5712">
      <w:pPr>
        <w:tabs>
          <w:tab w:val="left" w:pos="5136"/>
        </w:tabs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B6575F" w:rsidRPr="005E4B36" w:rsidRDefault="00B6575F" w:rsidP="00C06E26">
      <w:pPr>
        <w:tabs>
          <w:tab w:val="left" w:pos="90"/>
          <w:tab w:val="left" w:pos="720"/>
        </w:tabs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sectPr w:rsidR="00B6575F" w:rsidRPr="005E4B36" w:rsidSect="0017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75F" w:rsidRDefault="00B6575F" w:rsidP="006415BE">
      <w:pPr>
        <w:spacing w:after="0" w:line="240" w:lineRule="auto"/>
      </w:pPr>
      <w:r>
        <w:separator/>
      </w:r>
    </w:p>
  </w:endnote>
  <w:endnote w:type="continuationSeparator" w:id="0">
    <w:p w:rsidR="00B6575F" w:rsidRDefault="00B6575F" w:rsidP="00641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75F" w:rsidRDefault="00B6575F" w:rsidP="006415BE">
      <w:pPr>
        <w:spacing w:after="0" w:line="240" w:lineRule="auto"/>
      </w:pPr>
      <w:r>
        <w:separator/>
      </w:r>
    </w:p>
  </w:footnote>
  <w:footnote w:type="continuationSeparator" w:id="0">
    <w:p w:rsidR="00B6575F" w:rsidRDefault="00B6575F" w:rsidP="00641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5CF5"/>
    <w:multiLevelType w:val="hybridMultilevel"/>
    <w:tmpl w:val="7682FED6"/>
    <w:lvl w:ilvl="0" w:tplc="B6E4E3B0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75" w:hanging="360"/>
      </w:pPr>
    </w:lvl>
    <w:lvl w:ilvl="2" w:tplc="0409001B">
      <w:start w:val="1"/>
      <w:numFmt w:val="lowerRoman"/>
      <w:lvlText w:val="%3."/>
      <w:lvlJc w:val="right"/>
      <w:pPr>
        <w:ind w:left="1995" w:hanging="180"/>
      </w:pPr>
    </w:lvl>
    <w:lvl w:ilvl="3" w:tplc="0409000F">
      <w:start w:val="1"/>
      <w:numFmt w:val="decimal"/>
      <w:lvlText w:val="%4."/>
      <w:lvlJc w:val="left"/>
      <w:pPr>
        <w:ind w:left="2715" w:hanging="360"/>
      </w:pPr>
    </w:lvl>
    <w:lvl w:ilvl="4" w:tplc="04090019">
      <w:start w:val="1"/>
      <w:numFmt w:val="lowerLetter"/>
      <w:lvlText w:val="%5."/>
      <w:lvlJc w:val="left"/>
      <w:pPr>
        <w:ind w:left="3435" w:hanging="360"/>
      </w:pPr>
    </w:lvl>
    <w:lvl w:ilvl="5" w:tplc="0409001B">
      <w:start w:val="1"/>
      <w:numFmt w:val="lowerRoman"/>
      <w:lvlText w:val="%6."/>
      <w:lvlJc w:val="right"/>
      <w:pPr>
        <w:ind w:left="4155" w:hanging="180"/>
      </w:pPr>
    </w:lvl>
    <w:lvl w:ilvl="6" w:tplc="0409000F">
      <w:start w:val="1"/>
      <w:numFmt w:val="decimal"/>
      <w:lvlText w:val="%7."/>
      <w:lvlJc w:val="left"/>
      <w:pPr>
        <w:ind w:left="4875" w:hanging="360"/>
      </w:pPr>
    </w:lvl>
    <w:lvl w:ilvl="7" w:tplc="04090019">
      <w:start w:val="1"/>
      <w:numFmt w:val="lowerLetter"/>
      <w:lvlText w:val="%8."/>
      <w:lvlJc w:val="left"/>
      <w:pPr>
        <w:ind w:left="5595" w:hanging="360"/>
      </w:pPr>
    </w:lvl>
    <w:lvl w:ilvl="8" w:tplc="0409001B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224"/>
    <w:rsid w:val="0000192A"/>
    <w:rsid w:val="00053EDD"/>
    <w:rsid w:val="00061373"/>
    <w:rsid w:val="00070131"/>
    <w:rsid w:val="000873DF"/>
    <w:rsid w:val="000B4D59"/>
    <w:rsid w:val="000B7F50"/>
    <w:rsid w:val="000D2C1A"/>
    <w:rsid w:val="000F543D"/>
    <w:rsid w:val="00131FBB"/>
    <w:rsid w:val="00175B4C"/>
    <w:rsid w:val="0019538E"/>
    <w:rsid w:val="001F1BF6"/>
    <w:rsid w:val="00256584"/>
    <w:rsid w:val="002B1B0C"/>
    <w:rsid w:val="002E2136"/>
    <w:rsid w:val="002F7E27"/>
    <w:rsid w:val="003521C2"/>
    <w:rsid w:val="003670AC"/>
    <w:rsid w:val="003D6E00"/>
    <w:rsid w:val="004003B1"/>
    <w:rsid w:val="004409E6"/>
    <w:rsid w:val="00474748"/>
    <w:rsid w:val="004A252A"/>
    <w:rsid w:val="004B3DF3"/>
    <w:rsid w:val="004C7E97"/>
    <w:rsid w:val="005E4B36"/>
    <w:rsid w:val="00600842"/>
    <w:rsid w:val="006415BE"/>
    <w:rsid w:val="006424E6"/>
    <w:rsid w:val="00676902"/>
    <w:rsid w:val="00697C79"/>
    <w:rsid w:val="006C408B"/>
    <w:rsid w:val="007D12C9"/>
    <w:rsid w:val="00837AF9"/>
    <w:rsid w:val="00910BD9"/>
    <w:rsid w:val="009154A0"/>
    <w:rsid w:val="00943A8A"/>
    <w:rsid w:val="00957564"/>
    <w:rsid w:val="00964EC7"/>
    <w:rsid w:val="009A70D3"/>
    <w:rsid w:val="00A1359D"/>
    <w:rsid w:val="00A24158"/>
    <w:rsid w:val="00A73FDF"/>
    <w:rsid w:val="00A90A0C"/>
    <w:rsid w:val="00AD5E52"/>
    <w:rsid w:val="00AF3838"/>
    <w:rsid w:val="00B172F6"/>
    <w:rsid w:val="00B17EE6"/>
    <w:rsid w:val="00B526B5"/>
    <w:rsid w:val="00B6164B"/>
    <w:rsid w:val="00B6575F"/>
    <w:rsid w:val="00B80224"/>
    <w:rsid w:val="00C06E26"/>
    <w:rsid w:val="00C14462"/>
    <w:rsid w:val="00C8235E"/>
    <w:rsid w:val="00CF021A"/>
    <w:rsid w:val="00D66E0F"/>
    <w:rsid w:val="00DB0BAE"/>
    <w:rsid w:val="00DF5712"/>
    <w:rsid w:val="00E015C3"/>
    <w:rsid w:val="00E5575C"/>
    <w:rsid w:val="00E643B6"/>
    <w:rsid w:val="00E728BE"/>
    <w:rsid w:val="00EE1BA6"/>
    <w:rsid w:val="00EE45EA"/>
    <w:rsid w:val="00F35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75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B3DF3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641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5BE"/>
  </w:style>
  <w:style w:type="paragraph" w:styleId="Footer">
    <w:name w:val="footer"/>
    <w:basedOn w:val="Normal"/>
    <w:link w:val="FooterChar"/>
    <w:uiPriority w:val="99"/>
    <w:semiHidden/>
    <w:rsid w:val="00641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15BE"/>
  </w:style>
  <w:style w:type="table" w:styleId="TableGrid">
    <w:name w:val="Table Grid"/>
    <w:basedOn w:val="TableNormal"/>
    <w:uiPriority w:val="99"/>
    <w:rsid w:val="0007013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9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1958</Words>
  <Characters>11164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THPT PHAN BỘI CHÂU</dc:title>
  <dc:subject/>
  <dc:creator>TUNG</dc:creator>
  <cp:keywords/>
  <dc:description/>
  <cp:lastModifiedBy>User</cp:lastModifiedBy>
  <cp:revision>2</cp:revision>
  <dcterms:created xsi:type="dcterms:W3CDTF">2016-11-28T07:25:00Z</dcterms:created>
  <dcterms:modified xsi:type="dcterms:W3CDTF">2016-11-28T07:25:00Z</dcterms:modified>
</cp:coreProperties>
</file>